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648a47" w14:textId="f648a4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036A8">
        <w:t>4</w:t>
      </w:r>
      <w:r w:rsidR="00D24435">
        <w:t>3</w:t>
      </w:r>
      <w:r w:rsidR="00AA2FC4">
        <w:t>/</w:t>
      </w:r>
      <w:r w:rsidR="00E036A8">
        <w:t>20</w:t>
      </w:r>
      <w:r w:rsidR="00085B51">
        <w:t>-</w:t>
      </w:r>
      <w:r w:rsidR="00E036A8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036A8">
        <w:rPr>
          <w:lang w:eastAsia="en-US"/>
        </w:rPr>
        <w:t xml:space="preserve">SRETNA TIČICA </w:t>
      </w:r>
      <w:r w:rsidRPr="00E7460D" w:rsidR="00E036A8">
        <w:rPr>
          <w:lang w:eastAsia="en-US"/>
        </w:rPr>
        <w:t>d.o.o.</w:t>
      </w:r>
      <w:r w:rsidR="00E036A8">
        <w:rPr>
          <w:lang w:eastAsia="en-US"/>
        </w:rPr>
        <w:t xml:space="preserve"> Zadar</w:t>
      </w:r>
      <w:r w:rsidRPr="00E7460D" w:rsidR="00E036A8">
        <w:rPr>
          <w:lang w:eastAsia="en-US"/>
        </w:rPr>
        <w:t xml:space="preserve">, </w:t>
      </w:r>
      <w:r w:rsidR="00E036A8">
        <w:rPr>
          <w:lang w:eastAsia="en-US"/>
        </w:rPr>
        <w:t>Ulica braće Vranjanina 11</w:t>
      </w:r>
      <w:r w:rsidRPr="00983E26" w:rsidR="00E036A8">
        <w:rPr>
          <w:lang w:eastAsia="en-US"/>
        </w:rPr>
        <w:t xml:space="preserve">, OIB: </w:t>
      </w:r>
      <w:r w:rsidR="00E036A8">
        <w:rPr>
          <w:lang w:eastAsia="en-US"/>
        </w:rPr>
        <w:t>87355227140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AE16FE">
        <w:t>57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E036A8">
        <w:t>Melani Musić</w:t>
      </w:r>
      <w:r>
        <w:t>, identitet utvrđen uvidom u osobnu iskaznicu</w:t>
      </w:r>
    </w:p>
    <w:p w:rsidR="00AE16FE" w:rsidP="003A22A8" w:rsidRDefault="00AE16FE">
      <w:pPr>
        <w:jc w:val="both"/>
      </w:pPr>
      <w:r>
        <w:t>i uz punomoćnika Filipa Pedića, odvjetnika u Zadru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036A8">
        <w:rPr>
          <w:lang w:eastAsia="en-US"/>
        </w:rPr>
        <w:t xml:space="preserve">SRETNA TIČICA </w:t>
      </w:r>
      <w:r w:rsidRPr="00E7460D" w:rsidR="00E036A8">
        <w:rPr>
          <w:lang w:eastAsia="en-US"/>
        </w:rPr>
        <w:t>d.o.o.</w:t>
      </w:r>
      <w:r w:rsidR="00E036A8">
        <w:rPr>
          <w:lang w:eastAsia="en-US"/>
        </w:rPr>
        <w:t xml:space="preserve">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AE16FE">
      <w:pPr>
        <w:jc w:val="both"/>
      </w:pPr>
      <w:r>
        <w:t>Zastupnica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896969">
        <w:t>ERSTE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AE16FE">
        <w:t>ca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E16FE">
        <w:t>prodaja tekstila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AE16FE">
        <w:t xml:space="preserve">ima dvoje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AE16FE">
        <w:t>, da posluje</w:t>
      </w:r>
      <w:r w:rsidR="00DC17F9">
        <w:t xml:space="preserve"> u iznajmljenom prostoru sa </w:t>
      </w:r>
      <w:r w:rsidR="00AE16FE">
        <w:t>opremom koja je njeno privatno vlasništvo</w:t>
      </w:r>
      <w:r w:rsidR="00DC17F9">
        <w:t>.</w:t>
      </w:r>
      <w:r w:rsidR="00AE16FE">
        <w:t xml:space="preserve"> Ima trgovačke robe i to tekstila u vrijednosti od oko 150.000,00 kuna. Potraživanja da nema.</w:t>
      </w:r>
    </w:p>
    <w:p w:rsidR="003A22A8" w:rsidP="003A22A8" w:rsidRDefault="003A22A8">
      <w:pPr>
        <w:jc w:val="both"/>
      </w:pPr>
    </w:p>
    <w:p w:rsidR="00DC17F9" w:rsidP="003A22A8" w:rsidRDefault="003A22A8">
      <w:pPr>
        <w:jc w:val="both"/>
      </w:pPr>
      <w:r>
        <w:lastRenderedPageBreak/>
        <w:t>Zna da je žiro račun u blokadi</w:t>
      </w:r>
      <w:r w:rsidR="00DC17F9">
        <w:t>,</w:t>
      </w:r>
      <w:r w:rsidR="00AE16FE">
        <w:t xml:space="preserve"> ne zna iznos, a zna da ima dugova prema Gradu Zadru za najam prostora.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nje.</w:t>
      </w:r>
    </w:p>
    <w:p w:rsidR="00896969" w:rsidP="003A22A8" w:rsidRDefault="00896969">
      <w:pPr>
        <w:jc w:val="both"/>
      </w:pPr>
    </w:p>
    <w:p w:rsidR="00896969" w:rsidP="00896969" w:rsidRDefault="00E036A8">
      <w:pPr>
        <w:jc w:val="both"/>
      </w:pPr>
      <w:r>
        <w:t xml:space="preserve">Melani Musić </w:t>
      </w:r>
      <w:r w:rsidR="0032191A">
        <w:t>navodi da je nje</w:t>
      </w:r>
      <w:r>
        <w:t xml:space="preserve">n </w:t>
      </w:r>
      <w:r w:rsidR="003A22A8">
        <w:t xml:space="preserve">broj mobitela: </w:t>
      </w:r>
      <w:r w:rsidR="00AE16FE">
        <w:t>091/984-0393.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>di Jelena Ćoza,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AE16FE">
        <w:t>nje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>
        <w:t xml:space="preserve"> </w:t>
      </w:r>
      <w:r w:rsidR="00AE16FE">
        <w:t>i da joj za to treba oko 60 dana,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AE16FE">
        <w:t>9,0</w:t>
      </w:r>
      <w:r w:rsidR="00896969">
        <w:t>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43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036A8">
      <w:t>4</w:t>
    </w:r>
    <w:r w:rsidR="00D24435">
      <w:t>3</w:t>
    </w:r>
    <w:r w:rsidR="00B80BDA">
      <w:t>/</w:t>
    </w:r>
    <w:r w:rsidR="00E84861">
      <w:t>20</w:t>
    </w:r>
    <w:r w:rsidR="00E036A8">
      <w:t>20</w:t>
    </w:r>
    <w:r w:rsidR="0074759D">
      <w:t>-</w:t>
    </w:r>
    <w:r w:rsidR="00E036A8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37430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374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74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74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74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74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7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St-67/2020-12</izvorni_sadrzaj>
    <derivirana_varijabla naziv="DomainObject.Zapisnik.Oznaka_1">St-67/2020-12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2020.</izvorni_sadrzaj>
    <derivirana_varijabla naziv="DomainObject.Predmet.DatumIzradeOptuznogAkta_1">17. veljače 2020.</derivirana_varijabla>
  </DomainObject.Predmet.DatumIzradeOptuznogAkta>
  <DomainObject.Predmet.DatumIzradeOptuznogAktaFormated>
    <izvorni_sadrzaj>17.2.2020.</izvorni_sadrzaj>
    <derivirana_varijabla naziv="DomainObject.Predmet.DatumIzradeOptuznogAktaFormated_1">17.2.2020.</derivirana_varijabla>
  </DomainObject.Predmet.DatumIzradeOptuznogAktaFormated>
  <DomainObject.Predmet.DatumOsnivanja>
    <izvorni_sadrzaj>17. veljače 2020.</izvorni_sadrzaj>
    <derivirana_varijabla naziv="DomainObject.Predmet.DatumOsnivanja_1">17.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2020.</izvorni_sadrzaj>
    <derivirana_varijabla naziv="DomainObject.Predmet.DatumPrimitkaOptuznogAkta_1">17.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St-67/2020</izvorni_sadrzaj>
    <derivirana_varijabla naziv="DomainObject.Predmet.OznakaBroj_1">St-67/2020</derivirana_varijabla>
  </DomainObject.Predmet.OznakaBroj>
  <DomainObject.Predmet.OznakaBrojOptuznogAkta>
    <izvorni_sadrzaj>04-06-20-916</izvorni_sadrzaj>
    <derivirana_varijabla naziv="DomainObject.Predmet.OznakaBrojOptuznogAkta_1">04-06-20-916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OBILJE jednostavno društvo s ograničenom odgovornošću za proizvodnju, trgovinu, usluge i turistička agencija</izvorni_sadrzaj>
    <derivirana_varijabla naziv="DomainObject.Predmet.ProtustrankaFormated_1">  OBILJE jednostavno društvo s ograničenom odgovornošću za proizvodnju, trgovinu, usluge i turistička agencija</derivirana_varijabla>
  </DomainObject.Predmet.ProtustrankaFormated>
  <DomainObject.Predmet.ProtustrankaFormatedOIB>
    <izvorni_sadrzaj>  OBILJE jednostavno društvo s ograničenom odgovornošću za proizvodnju, trgovinu, usluge i turistička agencija, OIB 90917675847</izvorni_sadrzaj>
    <derivirana_varijabla naziv="DomainObject.Predmet.ProtustrankaFormatedOIB_1">  OBILJE jednostavno društvo s ograničenom odgovornošću za proizvodnju, trgovinu, usluge i turistička agencija, OIB 90917675847</derivirana_varijabla>
  </DomainObject.Predmet.ProtustrankaFormatedOIB>
  <DomainObject.Predmet.ProtustrankaFormatedWithAdress>
    <izvorni_sadrzaj> OBILJE jednostavno društvo s ograničenom odgovornošću za proizvodnju, trgovinu, usluge i turistička agencija, Ante Starčevića 7, 22211 Vodice</izvorni_sadrzaj>
    <derivirana_varijabla naziv="DomainObject.Predmet.ProtustrankaFormatedWithAdress_1"> OBILJE jednostavno društvo s ograničenom odgovornošću za proizvodnju, trgovinu, usluge i turistička agencija, Ante Starčevića 7, 22211 Vodice</derivirana_varijabla>
  </DomainObject.Predmet.ProtustrankaFormatedWithAdress>
  <DomainObject.Predmet.ProtustrankaFormatedWithAdressOIB>
    <izvorni_sadrzaj> OBILJE jednostavno društvo s ograničenom odgovornošću za proizvodnju, trgovinu, usluge i turistička agencija, OIB 90917675847, Ante Starčevića 7, 22211 Vodice</izvorni_sadrzaj>
    <derivirana_varijabla naziv="DomainObject.Predmet.ProtustrankaFormatedWithAdressOIB_1"> OBILJE jednostavno društvo s ograničenom odgovornošću za proizvodnju, trgovinu, usluge i turistička agencija, OIB 90917675847, Ante Starčevića 7, 22211 Vodice</derivirana_varijabla>
  </DomainObject.Predmet.ProtustrankaFormatedWithAdressOIB>
  <DomainObject.Predmet.ProtustrankaWithAdress>
    <izvorni_sadrzaj>OBILJE jednostavno društvo s ograničenom odgovornošću za proizvodnju, trgovinu, usluge i turistička agencija Ante Starčevića 7, 22211 Vodice</izvorni_sadrzaj>
    <derivirana_varijabla naziv="DomainObject.Predmet.ProtustrankaWithAdress_1">OBILJE jednostavno društvo s ograničenom odgovornošću za proizvodnju, trgovinu, usluge i turistička agencija Ante Starčevića 7, 22211 Vodice</derivirana_varijabla>
  </DomainObject.Predmet.ProtustrankaWithAdress>
  <DomainObject.Predmet.ProtustrankaWithAdressOIB>
    <izvorni_sadrzaj>OBILJE jednostavno društvo s ograničenom odgovornošću za proizvodnju, trgovinu, usluge i turistička agencija, OIB 90917675847, Ante Starčevića 7, 22211 Vodice</izvorni_sadrzaj>
    <derivirana_varijabla naziv="DomainObject.Predmet.ProtustrankaWithAdressOIB_1">OBILJE jednostavno društvo s ograničenom odgovornošću za proizvodnju, trgovinu, usluge i turistička agencija, OIB 90917675847, Ante Starčevića 7, 22211 Vodice</derivirana_varijabla>
  </DomainObject.Predmet.ProtustrankaWithAdressOIB>
  <DomainObject.Predmet.ProtustrankaNazivFormated>
    <izvorni_sadrzaj>OBILJE jednostavno društvo s ograničenom odgovornošću za proizvodnju, trgovinu, usluge i turistička agencija</izvorni_sadrzaj>
    <derivirana_varijabla naziv="DomainObject.Predmet.ProtustrankaNazivFormated_1">OBILJE jednostavno društvo s ograničenom odgovornošću za proizvodnju, trgovinu, usluge i turistička agencija</derivirana_varijabla>
  </DomainObject.Predmet.ProtustrankaNazivFormated>
  <DomainObject.Predmet.ProtustrankaNazivFormatedOIB>
    <izvorni_sadrzaj>OBILJE jednostavno društvo s ograničenom odgovornošću za proizvodnju, trgovinu, usluge i turistička agencija, OIB 90917675847</izvorni_sadrzaj>
    <derivirana_varijabla naziv="DomainObject.Predmet.ProtustrankaNazivFormatedOIB_1">OBILJE jednostavno društvo s ograničenom odgovornošću za proizvodnju, trgovinu, usluge i turistička agencija, OIB 90917675847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OBILJE jednostavno društvo s ograničenom odgovornošću za proizvodnju, trgovinu, usluge i turistička agencija</item>
    </izvorni_sadrzaj>
    <derivirana_varijabla naziv="DomainObject.Predmet.ProtuStrankaListFormated_1">
      <item>OBILJE jednostavno društvo s ograničenom odgovornošću za proizvodnju, trgovinu, usluge i turistička agencija</item>
    </derivirana_varijabla>
  </DomainObject.Predmet.ProtuStrankaListFormated>
  <DomainObject.Predmet.ProtuStrankaListFormatedOIB>
    <izvorni_sadrzaj>
      <item>OBILJE jednostavno društvo s ograničenom odgovornošću za proizvodnju, trgovinu, usluge i turistička agencija, OIB 90917675847</item>
    </izvorni_sadrzaj>
    <derivirana_varijabla naziv="DomainObject.Predmet.ProtuStrankaListFormatedOIB_1">
      <item>OBILJE jednostavno društvo s ograničenom odgovornošću za proizvodnju, trgovinu, usluge i turistička agencija, OIB 90917675847</item>
    </derivirana_varijabla>
  </DomainObject.Predmet.ProtuStrankaListFormatedOIB>
  <DomainObject.Predmet.ProtuStrankaListFormatedWithAdress>
    <izvorni_sadrzaj>
      <item>OBILJE jednostavno društvo s ograničenom odgovornošću za proizvodnju, trgovinu, usluge i turistička agencija, Ante Starčevića 7, 22211 Vodice</item>
    </izvorni_sadrzaj>
    <derivirana_varijabla naziv="DomainObject.Predmet.ProtuStrankaListFormatedWithAdress_1">
      <item>OBILJE jednostavno društvo s ograničenom odgovornošću za proizvodnju, trgovinu, usluge i turistička agencija, Ante Starčevića 7, 22211 Vodice</item>
    </derivirana_varijabla>
  </DomainObject.Predmet.ProtuStrankaListFormatedWithAdress>
  <DomainObject.Predmet.ProtuStrankaListFormatedWithAdressOIB>
    <izvorni_sadrzaj>
      <item>OBILJE jednostavno društvo s ograničenom odgovornošću za proizvodnju, trgovinu, usluge i turistička agencija, OIB 90917675847, Ante Starčevića 7, 22211 Vodice</item>
    </izvorni_sadrzaj>
    <derivirana_varijabla naziv="DomainObject.Predmet.ProtuStrankaListFormatedWithAdressOIB_1">
      <item>OBILJE jednostavno društvo s ograničenom odgovornošću za proizvodnju, trgovinu, usluge i turistička agencija, OIB 90917675847, Ante Starčevića 7, 22211 Vodice</item>
    </derivirana_varijabla>
  </DomainObject.Predmet.ProtuStrankaListFormatedWithAdressOIB>
  <DomainObject.Predmet.ProtuStrankaListNazivFormated>
    <izvorni_sadrzaj>
      <item>OBILJE jednostavno društvo s ograničenom odgovornošću za proizvodnju, trgovinu, usluge i turistička agencija</item>
    </izvorni_sadrzaj>
    <derivirana_varijabla naziv="DomainObject.Predmet.ProtuStrankaListNazivFormated_1">
      <item>OBILJE jednostavno društvo s ograničenom odgovornošću za proizvodnju, trgovinu, usluge i turistička agencija</item>
    </derivirana_varijabla>
  </DomainObject.Predmet.ProtuStrankaListNazivFormated>
  <DomainObject.Predmet.ProtuStrankaListNazivFormatedOIB>
    <izvorni_sadrzaj>
      <item>OBILJE jednostavno društvo s ograničenom odgovornošću za proizvodnju, trgovinu, usluge i turistička agencija, OIB 90917675847</item>
    </izvorni_sadrzaj>
    <derivirana_varijabla naziv="DomainObject.Predmet.ProtuStrankaListNazivFormatedOIB_1">
      <item>OBILJE jednostavno društvo s ograničenom odgovornošću za proizvodnju, trgovinu, usluge i turistička agencija, OIB 90917675847</item>
    </derivirana_varijabla>
  </DomainObject.Predmet.ProtuStrankaListNazivFormatedOIB>
  <DomainObject.Predmet.OstaliListFormated>
    <izvorni_sadrzaj>
      <item>Ivana Šimić</item>
    </izvorni_sadrzaj>
    <derivirana_varijabla naziv="DomainObject.Predmet.OstaliListFormated_1">
      <item>Ivana Šimić</item>
    </derivirana_varijabla>
  </DomainObject.Predmet.OstaliListFormated>
  <DomainObject.Predmet.OstaliListFormatedOIB>
    <izvorni_sadrzaj>
      <item>Ivana Šimić, OIB 29009917902</item>
    </izvorni_sadrzaj>
    <derivirana_varijabla naziv="DomainObject.Predmet.OstaliListFormatedOIB_1">
      <item>Ivana Šimić, OIB 29009917902</item>
    </derivirana_varijabla>
  </DomainObject.Predmet.OstaliListFormatedOIB>
  <DomainObject.Predmet.OstaliListFormatedWithAdress>
    <izvorni_sadrzaj>
      <item>Ivana Šimić, Ante Starčevića 7, 22211 Vodice</item>
    </izvorni_sadrzaj>
    <derivirana_varijabla naziv="DomainObject.Predmet.OstaliListFormatedWithAdress_1">
      <item>Ivana Šimić, Ante Starčevića 7, 22211 Vodice</item>
    </derivirana_varijabla>
  </DomainObject.Predmet.OstaliListFormatedWithAdress>
  <DomainObject.Predmet.OstaliListFormatedWithAdressOIB>
    <izvorni_sadrzaj>
      <item>Ivana Šimić, OIB 29009917902, Ante Starčevića 7, 22211 Vodice</item>
    </izvorni_sadrzaj>
    <derivirana_varijabla naziv="DomainObject.Predmet.OstaliListFormatedWithAdressOIB_1">
      <item>Ivana Šimić, OIB 29009917902, Ante Starčevića 7, 22211 Vodice</item>
    </derivirana_varijabla>
  </DomainObject.Predmet.OstaliListFormatedWithAdressOIB>
  <DomainObject.Predmet.OstaliListNazivFormated>
    <izvorni_sadrzaj>
      <item>Ivana Šimić</item>
    </izvorni_sadrzaj>
    <derivirana_varijabla naziv="DomainObject.Predmet.OstaliListNazivFormated_1">
      <item>Ivana Šimić</item>
    </derivirana_varijabla>
  </DomainObject.Predmet.OstaliListNazivFormated>
  <DomainObject.Predmet.OstaliListNazivFormatedOIB>
    <izvorni_sadrzaj>
      <item>Ivana Šimić, OIB 29009917902</item>
    </izvorni_sadrzaj>
    <derivirana_varijabla naziv="DomainObject.Predmet.OstaliListNazivFormatedOIB_1">
      <item>Ivana Šimić, OIB 29009917902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St-67/2020-12</izvorni_sadrzaj>
    <derivirana_varijabla naziv="DomainObject.PoslovniBrojDokumenta_1">St-67/2020-12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OBILJE jednostavno društvo s ograničenom odgovornošću za proizvodnju, trgovinu, usluge i turistička agencija</izvorni_sadrzaj>
    <derivirana_varijabla naziv="DomainObject.Predmet.ProtustrankaIDrugi_1">OBILJE jednostavno društvo s ograničenom odgovornošću za proizvodnju, trgovinu, usluge i turistička agencija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OBILJE jednostavno društvo s ograničenom odgovornošću za proizvodnju, trgovinu, usluge i turistička agencija, OIB 90917675847, Ante Starčevića 7, 22211 Vodice</izvorni_sadrzaj>
    <derivirana_varijabla naziv="DomainObject.Predmet.ProtustrankaIDrugiAdressOIB_1">OBILJE jednostavno društvo s ograničenom odgovornošću za proizvodnju, trgovinu, usluge i turistička agencija, OIB 90917675847, Ante Starčevića 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OBILJE jednostavno društvo s ograničenom odgovornošću za proizvodnju, trgovinu, usluge i turistička agencija</item>
      <item>Financijska agencija</item>
      <item>Ivana Šimić</item>
    </izvorni_sadrzaj>
    <derivirana_varijabla naziv="DomainObject.Predmet.SudioniciListNaziv_1">
      <item>OBILJE jednostavno društvo s ograničenom odgovornošću za proizvodnju, trgovinu, usluge i turistička agencija</item>
      <item>Financijska agencija</item>
      <item>Ivana Šimić</item>
    </derivirana_varijabla>
  </DomainObject.Predmet.SudioniciListNaziv>
  <DomainObject.Predmet.SudioniciListAdressOIB>
    <izvorni_sadrzaj>
      <item>OBILJE jednostavno društvo s ograničenom odgovornošću za proizvodnju, trgovinu, usluge i turistička agencija, OIB 90917675847, Ante Starčevića 7,22211 Vodice</item>
      <item>Financijska agencija, OIB 85821130368, PERIVOJ L.MARUNE 1,22000 Šibenik</item>
      <item>Ivana Šimić, OIB 29009917902, Ante Starčevića 7,22211 Vodice</item>
    </izvorni_sadrzaj>
    <derivirana_varijabla naziv="DomainObject.Predmet.SudioniciListAdressOIB_1">
      <item>OBILJE jednostavno društvo s ograničenom odgovornošću za proizvodnju, trgovinu, usluge i turistička agencija, OIB 90917675847, Ante Starčevića 7,22211 Vodice</item>
      <item>Financijska agencija, OIB 85821130368, PERIVOJ L.MARUNE 1,22000 Šibenik</item>
      <item>Ivana Šimić, OIB 29009917902, Ante Starčevića 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90917675847</item>
      <item>, OIB 85821130368</item>
      <item>, OIB 29009917902</item>
    </izvorni_sadrzaj>
    <derivirana_varijabla naziv="DomainObject.Predmet.SudioniciListNazivOIB_1">
      <item>, OIB 90917675847</item>
      <item>, OIB 85821130368</item>
      <item>, OIB 29009917902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368</properties:Words>
  <properties:Characters>1943</properties:Characters>
  <properties:Lines>83</properties:Lines>
  <properties:Paragraphs>32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2020-03-04T07:15:00Z</dcterms:created>
  <dc:creator>Ardena Bajlo</dc:creator>
  <cp:lastModifiedBy>Ante Rubelj</cp:lastModifiedBy>
  <cp:lastPrinted>2019-10-10T06:56:00Z</cp:lastPrinted>
  <dcterms:modified xmlns:xsi="http://www.w3.org/2001/XMLSchema-instance" xsi:type="dcterms:W3CDTF">2020-07-13T11:38:00Z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St-67/2020-12 / Zapisnik - Ročište radi izjašnjenja o prijedlogu za otvaranje steč.post (1 St-43-2020-povodom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